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D31B8E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CA1D2A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D31B8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7А5192022Н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CA1D2A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CA1D2A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D31B8E" w:rsidRPr="00D31B8E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D31B8E" w:rsidRPr="00D31B8E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D31B8E" w:rsidRPr="00D31B8E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D31B8E" w:rsidRPr="00D31B8E">
        <w:rPr>
          <w:bCs/>
        </w:rPr>
        <w:t xml:space="preserve"> </w:t>
      </w:r>
      <w:r w:rsidR="00D31B8E" w:rsidRPr="00D31B8E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D31B8E">
        <w:rPr>
          <w:u w:val="single"/>
        </w:rPr>
        <w:t xml:space="preserve"> 7А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D31B8E" w:rsidRPr="00D31B8E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D31B8E" w:rsidRPr="00D31B8E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9D19F2" w:rsidRPr="009D19F2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D31B8E" w:rsidRPr="00D31B8E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CA1D2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A1D2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A1D2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A1D2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A1D2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A1D2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D35A27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D35A2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D35A27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D35A2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625" w:type="pct"/>
            <w:vAlign w:val="center"/>
          </w:tcPr>
          <w:p w:rsidR="00346DCC" w:rsidRPr="00B173B2" w:rsidRDefault="00D35A27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D35A27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D35A2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D35A27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D35A27" w:rsidRPr="00D35A27">
        <w:rPr>
          <w:bCs/>
          <w:i/>
          <w:sz w:val="20"/>
          <w:szCs w:val="20"/>
        </w:rPr>
        <w:t>Нагрузка</w:t>
      </w:r>
      <w:r w:rsidR="00D35A27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D35A27" w:rsidRDefault="00D35A27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1 + 2 + 2 + 1 + 1  = 7.00;   X(To) = 7.00±0.28,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D35A27" w:rsidRPr="00D35A27">
        <w:rPr>
          <w:bCs/>
        </w:rPr>
        <w:t>-</w:t>
      </w:r>
      <w:r w:rsidR="00D35A27" w:rsidRPr="00D35A27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D35A27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B8E" w:rsidRDefault="00D31B8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D31B8E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7А5192022Н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A1D2A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A1D2A" w:rsidRPr="00CA1D2A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B8E" w:rsidRDefault="00D31B8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B8E" w:rsidRDefault="00D31B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B8E" w:rsidRDefault="00D31B8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B8E" w:rsidRDefault="00D31B8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6;  7А, 8А (7А), 9А (7А), 10А (7А), 11А (7А), 12А (7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3BE0E0618F464BCEA164CE46A0F5BB60"/>
    <w:docVar w:name="fill_date" w:val="19.04.2022"/>
    <w:docVar w:name="footer_num" w:val="Протокол № 7А5192022Н"/>
    <w:docVar w:name="form" w:val="4"/>
    <w:docVar w:name="grid_data_n_bm1_4" w:val="1~1~~2~2~~3~2~~4~1~~5~1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1 + 2 + 2 + 1 + 1  = 7.00;   X(To) = 7.00±0.28, k=2 (p=95%)_x000d_"/>
    <w:docVar w:name="nd_table3_id_205" w:val="_napr1~_napr2~_napr3~_napr4~_napr5~_napr6~_napr7~_napr8~_napr9"/>
    <w:docVar w:name="num_doc" w:val="7А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9AA45F5D4B18405084EC9BEC28F9F108"/>
    <w:docVar w:name="rm_id" w:val="7"/>
    <w:docVar w:name="rm_name" w:val=" Учитель "/>
    <w:docVar w:name="rm_number" w:val=" 7А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08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1D2A"/>
    <w:rsid w:val="00CA5B86"/>
    <w:rsid w:val="00CB6680"/>
    <w:rsid w:val="00CE1564"/>
    <w:rsid w:val="00CE3307"/>
    <w:rsid w:val="00CE69B2"/>
    <w:rsid w:val="00D0412A"/>
    <w:rsid w:val="00D2177B"/>
    <w:rsid w:val="00D31B8E"/>
    <w:rsid w:val="00D35A27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2022-04-18T06:44:00Z</dcterms:created>
  <dcterms:modified xsi:type="dcterms:W3CDTF">2022-04-18T08:35:00Z</dcterms:modified>
</cp:coreProperties>
</file>